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EAFAF" w14:textId="77777777" w:rsidR="00864027" w:rsidRDefault="00864027" w:rsidP="008640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BADALE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14:paraId="3B568A3E" w14:textId="77777777" w:rsidR="00864027" w:rsidRDefault="00864027" w:rsidP="008640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0232CF" w14:textId="77777777" w:rsidR="00864027" w:rsidRDefault="00864027" w:rsidP="008640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63F136" w14:textId="77777777" w:rsidR="00864027" w:rsidRDefault="00864027" w:rsidP="008640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Ekford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Gateshead, County </w:t>
      </w:r>
    </w:p>
    <w:p w14:paraId="7A297F6E" w14:textId="77777777" w:rsidR="00864027" w:rsidRDefault="00864027" w:rsidP="008640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Durham(q.v.),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Enceree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York,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and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Rygton</w:t>
      </w:r>
      <w:proofErr w:type="spellEnd"/>
    </w:p>
    <w:p w14:paraId="250A9580" w14:textId="77777777" w:rsidR="00864027" w:rsidRDefault="00864027" w:rsidP="008640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York, dyer(q.v.).</w:t>
      </w:r>
    </w:p>
    <w:p w14:paraId="221610C4" w14:textId="77777777" w:rsidR="00864027" w:rsidRDefault="00864027" w:rsidP="008640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3A6F1D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38DEAB2" w14:textId="77777777" w:rsidR="00864027" w:rsidRDefault="00864027" w:rsidP="008640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71910C" w14:textId="77777777" w:rsidR="00864027" w:rsidRDefault="00864027" w:rsidP="008640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D63FCB" w14:textId="77777777" w:rsidR="00864027" w:rsidRDefault="00864027" w:rsidP="008640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May 2022</w:t>
      </w:r>
    </w:p>
    <w:p w14:paraId="4049A18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931EF" w14:textId="77777777" w:rsidR="00864027" w:rsidRDefault="00864027" w:rsidP="009139A6">
      <w:r>
        <w:separator/>
      </w:r>
    </w:p>
  </w:endnote>
  <w:endnote w:type="continuationSeparator" w:id="0">
    <w:p w14:paraId="79121262" w14:textId="77777777" w:rsidR="00864027" w:rsidRDefault="0086402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021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B876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F2DC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5AE66" w14:textId="77777777" w:rsidR="00864027" w:rsidRDefault="00864027" w:rsidP="009139A6">
      <w:r>
        <w:separator/>
      </w:r>
    </w:p>
  </w:footnote>
  <w:footnote w:type="continuationSeparator" w:id="0">
    <w:p w14:paraId="3CFF2544" w14:textId="77777777" w:rsidR="00864027" w:rsidRDefault="0086402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2D14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DD1F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B35E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27"/>
    <w:rsid w:val="000666E0"/>
    <w:rsid w:val="002510B7"/>
    <w:rsid w:val="005C130B"/>
    <w:rsid w:val="00826F5C"/>
    <w:rsid w:val="00864027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EE28D"/>
  <w15:chartTrackingRefBased/>
  <w15:docId w15:val="{5F6069CE-9D69-40AF-955C-22A9B8EA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640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5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2022-05-15T19:35:00Z</dcterms:created>
  <dcterms:modified xsi:type="dcterms:W3CDTF">2022-05-15T19:36:00Z</dcterms:modified>
</cp:coreProperties>
</file>